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D59D3E" w14:textId="77777777" w:rsidR="00A261A0" w:rsidRDefault="00A261A0" w:rsidP="00A261A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CLOWTE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fl.1406)</w:t>
      </w:r>
    </w:p>
    <w:p w14:paraId="5BFE47D0" w14:textId="77777777" w:rsidR="00A261A0" w:rsidRDefault="00A261A0" w:rsidP="00A261A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Colston Basset, Nottinghamshire.</w:t>
      </w:r>
    </w:p>
    <w:p w14:paraId="4515CCCE" w14:textId="77777777" w:rsidR="00A261A0" w:rsidRDefault="00A261A0" w:rsidP="00A261A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05ED74B" w14:textId="77777777" w:rsidR="00A261A0" w:rsidRDefault="00A261A0" w:rsidP="00A261A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1765DFF" w14:textId="77777777" w:rsidR="00A261A0" w:rsidRDefault="00A261A0" w:rsidP="00A261A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Jun.</w:t>
      </w:r>
      <w:r>
        <w:rPr>
          <w:rFonts w:ascii="Times New Roman" w:hAnsi="Times New Roman" w:cs="Times New Roman"/>
          <w:sz w:val="24"/>
          <w:szCs w:val="24"/>
        </w:rPr>
        <w:tab/>
        <w:t>1406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in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Nottingham into lands </w:t>
      </w:r>
    </w:p>
    <w:p w14:paraId="3500BBF4" w14:textId="77777777" w:rsidR="00A261A0" w:rsidRDefault="00A261A0" w:rsidP="00A261A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Sir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Deincourt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783761F2" w14:textId="77777777" w:rsidR="00A261A0" w:rsidRDefault="00A261A0" w:rsidP="00A261A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8C5FF4">
          <w:rPr>
            <w:rStyle w:val="Hyperlink"/>
            <w:rFonts w:ascii="Times New Roman" w:hAnsi="Times New Roman" w:cs="Times New Roman"/>
            <w:sz w:val="24"/>
            <w:szCs w:val="24"/>
          </w:rPr>
          <w:t>http://www.inquisitionspostmortem.ac.uk/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ref. 19-68)</w:t>
      </w:r>
    </w:p>
    <w:p w14:paraId="7FB5723D" w14:textId="77777777" w:rsidR="00A261A0" w:rsidRDefault="00A261A0" w:rsidP="00A261A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EEC975A" w14:textId="77777777" w:rsidR="00A261A0" w:rsidRDefault="00A261A0" w:rsidP="00A261A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5774804" w14:textId="77777777" w:rsidR="00A261A0" w:rsidRPr="008F1E09" w:rsidRDefault="00A261A0" w:rsidP="00A261A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 March 2022 </w:t>
      </w:r>
    </w:p>
    <w:p w14:paraId="17FB9EB6" w14:textId="4C127FB8" w:rsidR="00BA00AB" w:rsidRPr="00A261A0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A261A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DFDF45" w14:textId="77777777" w:rsidR="00A261A0" w:rsidRDefault="00A261A0" w:rsidP="009139A6">
      <w:r>
        <w:separator/>
      </w:r>
    </w:p>
  </w:endnote>
  <w:endnote w:type="continuationSeparator" w:id="0">
    <w:p w14:paraId="2336DEB6" w14:textId="77777777" w:rsidR="00A261A0" w:rsidRDefault="00A261A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E99A6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27451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AA18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045FE5" w14:textId="77777777" w:rsidR="00A261A0" w:rsidRDefault="00A261A0" w:rsidP="009139A6">
      <w:r>
        <w:separator/>
      </w:r>
    </w:p>
  </w:footnote>
  <w:footnote w:type="continuationSeparator" w:id="0">
    <w:p w14:paraId="5A587AC7" w14:textId="77777777" w:rsidR="00A261A0" w:rsidRDefault="00A261A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EBA3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92C3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2826F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1A0"/>
    <w:rsid w:val="000666E0"/>
    <w:rsid w:val="002510B7"/>
    <w:rsid w:val="005C130B"/>
    <w:rsid w:val="00826F5C"/>
    <w:rsid w:val="009139A6"/>
    <w:rsid w:val="009448BB"/>
    <w:rsid w:val="00A261A0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CBB71E"/>
  <w15:chartTrackingRefBased/>
  <w15:docId w15:val="{8F045F91-686F-4705-8427-441FF295C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261A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48</Words>
  <Characters>274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2022-03-19T20:26:00Z</dcterms:created>
  <dcterms:modified xsi:type="dcterms:W3CDTF">2022-03-19T20:27:00Z</dcterms:modified>
</cp:coreProperties>
</file>